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AECF0" w14:textId="77777777" w:rsidR="00372AEC" w:rsidRDefault="00372AEC" w:rsidP="00372AE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NASSHE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3CF061CC" w14:textId="77777777" w:rsidR="00372AEC" w:rsidRDefault="00372AEC" w:rsidP="00372AEC">
      <w:pPr>
        <w:pStyle w:val="NoSpacing"/>
        <w:rPr>
          <w:rFonts w:cs="Times New Roman"/>
          <w:szCs w:val="24"/>
        </w:rPr>
      </w:pPr>
    </w:p>
    <w:p w14:paraId="6CE498D6" w14:textId="77777777" w:rsidR="00372AEC" w:rsidRDefault="00372AEC" w:rsidP="00372AEC">
      <w:pPr>
        <w:pStyle w:val="NoSpacing"/>
        <w:rPr>
          <w:rFonts w:cs="Times New Roman"/>
          <w:szCs w:val="24"/>
        </w:rPr>
      </w:pPr>
    </w:p>
    <w:p w14:paraId="18C83FC2" w14:textId="77777777" w:rsidR="00372AEC" w:rsidRDefault="00372AEC" w:rsidP="00372A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Dec.1484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Edenbridge, Kent,</w:t>
      </w:r>
    </w:p>
    <w:p w14:paraId="5542AC40" w14:textId="77777777" w:rsidR="00372AEC" w:rsidRDefault="00372AEC" w:rsidP="00372A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Ralph Neville, 2</w:t>
      </w:r>
      <w:r w:rsidRPr="008302B1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79D6E49E" w14:textId="77777777" w:rsidR="00372AEC" w:rsidRDefault="00372AEC" w:rsidP="00372AE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40D8BA4" w14:textId="77777777" w:rsidR="00372AEC" w:rsidRDefault="00372AEC" w:rsidP="00372AE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p.103)</w:t>
      </w:r>
    </w:p>
    <w:p w14:paraId="56B2F15D" w14:textId="77777777" w:rsidR="00372AEC" w:rsidRDefault="00372AEC" w:rsidP="00372AEC">
      <w:pPr>
        <w:pStyle w:val="NoSpacing"/>
        <w:rPr>
          <w:rFonts w:eastAsia="Times New Roman" w:cs="Times New Roman"/>
          <w:szCs w:val="24"/>
        </w:rPr>
      </w:pPr>
    </w:p>
    <w:p w14:paraId="29E24E02" w14:textId="77777777" w:rsidR="00372AEC" w:rsidRDefault="00372AEC" w:rsidP="00372AEC">
      <w:pPr>
        <w:pStyle w:val="NoSpacing"/>
        <w:rPr>
          <w:rFonts w:eastAsia="Times New Roman" w:cs="Times New Roman"/>
          <w:szCs w:val="24"/>
        </w:rPr>
      </w:pPr>
    </w:p>
    <w:p w14:paraId="69D778AB" w14:textId="77777777" w:rsidR="00372AEC" w:rsidRDefault="00372AEC" w:rsidP="00372AE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July 2023</w:t>
      </w:r>
    </w:p>
    <w:p w14:paraId="1F3EBE5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50BC8" w14:textId="77777777" w:rsidR="00372AEC" w:rsidRDefault="00372AEC" w:rsidP="009139A6">
      <w:r>
        <w:separator/>
      </w:r>
    </w:p>
  </w:endnote>
  <w:endnote w:type="continuationSeparator" w:id="0">
    <w:p w14:paraId="0C91A26E" w14:textId="77777777" w:rsidR="00372AEC" w:rsidRDefault="00372A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28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D0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A8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99CBF" w14:textId="77777777" w:rsidR="00372AEC" w:rsidRDefault="00372AEC" w:rsidP="009139A6">
      <w:r>
        <w:separator/>
      </w:r>
    </w:p>
  </w:footnote>
  <w:footnote w:type="continuationSeparator" w:id="0">
    <w:p w14:paraId="30FED5BD" w14:textId="77777777" w:rsidR="00372AEC" w:rsidRDefault="00372A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21D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FAF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1E8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AEC"/>
    <w:rsid w:val="000666E0"/>
    <w:rsid w:val="002510B7"/>
    <w:rsid w:val="00372AE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37283"/>
  <w15:chartTrackingRefBased/>
  <w15:docId w15:val="{801BA928-0CC4-4868-84D1-84295EEF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2023-07-29T16:10:00Z</dcterms:created>
  <dcterms:modified xsi:type="dcterms:W3CDTF">2023-07-29T16:10:00Z</dcterms:modified>
</cp:coreProperties>
</file>